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4165C" w14:textId="77777777" w:rsidR="00B602DC" w:rsidRDefault="00B602DC" w:rsidP="00B602D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BURGEIS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fl.1465)</w:t>
      </w:r>
    </w:p>
    <w:p w14:paraId="7A6A7D4B" w14:textId="77777777" w:rsidR="00B602DC" w:rsidRDefault="00B602DC" w:rsidP="00B602D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Lord of </w:t>
      </w:r>
      <w:proofErr w:type="spellStart"/>
      <w:r>
        <w:rPr>
          <w:rFonts w:cs="Times New Roman"/>
          <w:szCs w:val="24"/>
        </w:rPr>
        <w:t>Swathfield</w:t>
      </w:r>
      <w:proofErr w:type="spellEnd"/>
      <w:r>
        <w:rPr>
          <w:rFonts w:cs="Times New Roman"/>
          <w:szCs w:val="24"/>
        </w:rPr>
        <w:t xml:space="preserve"> Hall, Norfolk.</w:t>
      </w:r>
    </w:p>
    <w:p w14:paraId="62559716" w14:textId="77777777" w:rsidR="00B602DC" w:rsidRDefault="00B602DC" w:rsidP="00B602DC">
      <w:pPr>
        <w:pStyle w:val="NoSpacing"/>
        <w:rPr>
          <w:rFonts w:cs="Times New Roman"/>
          <w:szCs w:val="24"/>
        </w:rPr>
      </w:pPr>
    </w:p>
    <w:p w14:paraId="0892161D" w14:textId="77777777" w:rsidR="00B602DC" w:rsidRDefault="00B602DC" w:rsidP="00B602DC">
      <w:pPr>
        <w:pStyle w:val="NoSpacing"/>
        <w:rPr>
          <w:rFonts w:cs="Times New Roman"/>
          <w:szCs w:val="24"/>
        </w:rPr>
      </w:pPr>
    </w:p>
    <w:p w14:paraId="67671852" w14:textId="77777777" w:rsidR="00B602DC" w:rsidRDefault="00B602DC" w:rsidP="00B602D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Alice.</w:t>
      </w:r>
    </w:p>
    <w:p w14:paraId="791CEE0F" w14:textId="77777777" w:rsidR="00B602DC" w:rsidRDefault="00B602DC" w:rsidP="00B602DC">
      <w:pPr>
        <w:pStyle w:val="NoSpacing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 xml:space="preserve">(“An Essay Towards a Topographical History of the County of Norfolk” </w:t>
      </w:r>
    </w:p>
    <w:p w14:paraId="65E5A158" w14:textId="77777777" w:rsidR="00B602DC" w:rsidRDefault="00B602DC" w:rsidP="00B602DC">
      <w:pPr>
        <w:pStyle w:val="NoSpacing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 xml:space="preserve">68-70, </w:t>
      </w:r>
      <w:r w:rsidRPr="00CE34CC">
        <w:rPr>
          <w:rFonts w:cs="Times New Roman"/>
          <w:szCs w:val="24"/>
        </w:rPr>
        <w:t xml:space="preserve">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356B9C63" w14:textId="77777777" w:rsidR="00B602DC" w:rsidRDefault="00B602DC" w:rsidP="00B602D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Son:   James.   (ibid.)</w:t>
      </w:r>
    </w:p>
    <w:p w14:paraId="7C5B5F9F" w14:textId="77777777" w:rsidR="00B602DC" w:rsidRDefault="00B602DC" w:rsidP="00B602DC">
      <w:pPr>
        <w:pStyle w:val="NoSpacing"/>
        <w:rPr>
          <w:rFonts w:cs="Times New Roman"/>
          <w:szCs w:val="24"/>
        </w:rPr>
      </w:pPr>
    </w:p>
    <w:p w14:paraId="587058E9" w14:textId="77777777" w:rsidR="00B602DC" w:rsidRDefault="00B602DC" w:rsidP="00B602DC">
      <w:pPr>
        <w:pStyle w:val="NoSpacing"/>
        <w:rPr>
          <w:rFonts w:cs="Times New Roman"/>
          <w:szCs w:val="24"/>
        </w:rPr>
      </w:pPr>
    </w:p>
    <w:p w14:paraId="690FD01D" w14:textId="77777777" w:rsidR="00B602DC" w:rsidRDefault="00B602DC" w:rsidP="00B602D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May1465</w:t>
      </w:r>
      <w:r>
        <w:rPr>
          <w:rFonts w:cs="Times New Roman"/>
          <w:szCs w:val="24"/>
        </w:rPr>
        <w:tab/>
        <w:t>He made his Will.  (ibid.)</w:t>
      </w:r>
    </w:p>
    <w:p w14:paraId="1EAFD0D6" w14:textId="77777777" w:rsidR="00B602DC" w:rsidRDefault="00B602DC" w:rsidP="00B602DC">
      <w:pPr>
        <w:pStyle w:val="NoSpacing"/>
        <w:rPr>
          <w:rFonts w:cs="Times New Roman"/>
          <w:szCs w:val="24"/>
        </w:rPr>
      </w:pPr>
    </w:p>
    <w:p w14:paraId="59EB7596" w14:textId="77777777" w:rsidR="00B602DC" w:rsidRDefault="00B602DC" w:rsidP="00B602DC">
      <w:pPr>
        <w:pStyle w:val="NoSpacing"/>
        <w:rPr>
          <w:rFonts w:cs="Times New Roman"/>
          <w:szCs w:val="24"/>
        </w:rPr>
      </w:pPr>
    </w:p>
    <w:p w14:paraId="390ADF26" w14:textId="77777777" w:rsidR="00B602DC" w:rsidRDefault="00B602DC" w:rsidP="00B602D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January 2024</w:t>
      </w:r>
    </w:p>
    <w:p w14:paraId="4CBEB1B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8B3C3" w14:textId="77777777" w:rsidR="00B602DC" w:rsidRDefault="00B602DC" w:rsidP="009139A6">
      <w:r>
        <w:separator/>
      </w:r>
    </w:p>
  </w:endnote>
  <w:endnote w:type="continuationSeparator" w:id="0">
    <w:p w14:paraId="14413A25" w14:textId="77777777" w:rsidR="00B602DC" w:rsidRDefault="00B602D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F0AB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E6D0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214F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6FCA9" w14:textId="77777777" w:rsidR="00B602DC" w:rsidRDefault="00B602DC" w:rsidP="009139A6">
      <w:r>
        <w:separator/>
      </w:r>
    </w:p>
  </w:footnote>
  <w:footnote w:type="continuationSeparator" w:id="0">
    <w:p w14:paraId="573D30F5" w14:textId="77777777" w:rsidR="00B602DC" w:rsidRDefault="00B602D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80B9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7FD5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A310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2DC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602DC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18A487"/>
  <w15:chartTrackingRefBased/>
  <w15:docId w15:val="{6C7F7475-091F-422A-8173-A3F854CA5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2024-01-31T21:08:00Z</dcterms:created>
  <dcterms:modified xsi:type="dcterms:W3CDTF">2024-01-31T21:08:00Z</dcterms:modified>
</cp:coreProperties>
</file>